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87C8C" w:rsidTr="00187C8C" w14:paraId="67E33923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7C8C" w:rsidRDefault="00187C8C" w14:paraId="408DDB9B" w14:textId="2C1F1C6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7C8C" w:rsidRDefault="00187C8C" w14:paraId="1D2EB0A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87C8C" w:rsidRDefault="00187C8C" w14:paraId="233B233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87C8C" w:rsidRDefault="00187C8C" w14:paraId="2EC2280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87C8C" w:rsidRDefault="00187C8C" w14:paraId="69867FD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187C8C" w:rsidP="00187C8C" w:rsidRDefault="00187C8C" w14:paraId="1313F25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87C8C" w:rsidP="00187C8C" w:rsidRDefault="00187C8C" w14:paraId="7F44F2C1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87C8C" w:rsidP="00187C8C" w:rsidRDefault="00187C8C" w14:paraId="1321DFA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St-2475/2019</w:t>
      </w:r>
    </w:p>
    <w:p w:rsidR="00187C8C" w:rsidP="00187C8C" w:rsidRDefault="00187C8C" w14:paraId="158F02EF" w14:textId="77777777">
      <w:pPr>
        <w:tabs>
          <w:tab w:val="left" w:pos="709"/>
        </w:tabs>
      </w:pPr>
      <w:r>
        <w:t xml:space="preserve"> </w:t>
      </w:r>
    </w:p>
    <w:p w:rsidR="00187C8C" w:rsidP="00187C8C" w:rsidRDefault="00187C8C" w14:paraId="2A7053C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87C8C" w:rsidP="00187C8C" w:rsidRDefault="00187C8C" w14:paraId="324BDC8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87C8C" w:rsidP="00187C8C" w:rsidRDefault="00187C8C" w14:paraId="235806F4" w14:textId="77777777">
      <w:pPr>
        <w:tabs>
          <w:tab w:val="left" w:pos="709"/>
        </w:tabs>
      </w:pPr>
    </w:p>
    <w:p w:rsidR="00187C8C" w:rsidP="00187C8C" w:rsidRDefault="00187C8C" w14:paraId="030F854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187C8C" w:rsidP="00187C8C" w:rsidRDefault="00187C8C" w14:paraId="0579997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87C8C" w:rsidP="00187C8C" w:rsidRDefault="00187C8C" w14:paraId="25013071" w14:textId="77777777">
      <w:pPr>
        <w:tabs>
          <w:tab w:val="left" w:pos="709"/>
        </w:tabs>
      </w:pPr>
    </w:p>
    <w:p w:rsidR="00187C8C" w:rsidP="00187C8C" w:rsidRDefault="00187C8C" w14:paraId="39AC311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87C8C" w:rsidP="00187C8C" w:rsidRDefault="00187C8C" w14:paraId="1DE433F2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87C8C" w:rsidP="00187C8C" w:rsidRDefault="00187C8C" w14:paraId="56A996A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87C8C" w:rsidP="00187C8C" w:rsidRDefault="00187C8C" w14:paraId="4305EA1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87C8C" w:rsidP="00187C8C" w:rsidRDefault="00187C8C" w14:paraId="54F2A1F7" w14:textId="77777777">
      <w:pPr>
        <w:tabs>
          <w:tab w:val="left" w:pos="709"/>
        </w:tabs>
      </w:pPr>
    </w:p>
    <w:p w:rsidR="00187C8C" w:rsidP="00187C8C" w:rsidRDefault="00187C8C" w14:paraId="7B3C553F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187C8C" w:rsidP="00187C8C" w:rsidRDefault="00187C8C" w14:paraId="549F4DE4" w14:textId="77777777">
      <w:pPr>
        <w:tabs>
          <w:tab w:val="left" w:pos="709"/>
        </w:tabs>
        <w:jc w:val="both"/>
      </w:pPr>
    </w:p>
    <w:p w:rsidR="00187C8C" w:rsidP="00187C8C" w:rsidRDefault="00187C8C" w14:paraId="7E7C1557" w14:textId="77777777">
      <w:pPr>
        <w:tabs>
          <w:tab w:val="left" w:pos="709"/>
        </w:tabs>
      </w:pPr>
      <w:r>
        <w:t xml:space="preserve"> </w:t>
      </w:r>
      <w:r>
        <w:tab/>
        <w:t>13. St-2475/2019</w:t>
      </w:r>
    </w:p>
    <w:p w:rsidR="00187C8C" w:rsidP="00187C8C" w:rsidRDefault="00187C8C" w14:paraId="794BB1EC" w14:textId="77777777">
      <w:pPr>
        <w:tabs>
          <w:tab w:val="left" w:pos="709"/>
        </w:tabs>
      </w:pPr>
    </w:p>
    <w:p w:rsidR="00187C8C" w:rsidP="00187C8C" w:rsidRDefault="00187C8C" w14:paraId="67F5AC9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87C8C" w:rsidP="00187C8C" w:rsidRDefault="00187C8C" w14:paraId="56EAC817" w14:textId="77777777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="00187C8C" w:rsidP="00187C8C" w:rsidRDefault="00187C8C" w14:paraId="080AECC8" w14:textId="77777777">
      <w:pPr>
        <w:tabs>
          <w:tab w:val="left" w:pos="709"/>
        </w:tabs>
        <w:jc w:val="both"/>
      </w:pPr>
    </w:p>
    <w:p w:rsidR="00187C8C" w:rsidP="00187C8C" w:rsidRDefault="00187C8C" w14:paraId="262A60A4" w14:textId="77777777">
      <w:pPr>
        <w:tabs>
          <w:tab w:val="left" w:pos="709"/>
        </w:tabs>
        <w:jc w:val="both"/>
      </w:pPr>
      <w:r>
        <w:t xml:space="preserve">protiv </w:t>
      </w:r>
    </w:p>
    <w:p w:rsidR="00187C8C" w:rsidP="00187C8C" w:rsidRDefault="00187C8C" w14:paraId="42CA3EF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87C8C" w:rsidP="00187C8C" w:rsidRDefault="00187C8C" w14:paraId="63DE0C80" w14:textId="77777777">
      <w:pPr>
        <w:tabs>
          <w:tab w:val="left" w:pos="709"/>
        </w:tabs>
        <w:ind w:left="708"/>
        <w:jc w:val="both"/>
      </w:pPr>
      <w:r>
        <w:tab/>
        <w:t>DRVO MIKAN jednostavno društvo s ograničenom odgovornošću za šumarstvo;</w:t>
      </w:r>
    </w:p>
    <w:p w:rsidR="00187C8C" w:rsidP="00187C8C" w:rsidRDefault="00187C8C" w14:paraId="58927FFD" w14:textId="77777777">
      <w:pPr>
        <w:tabs>
          <w:tab w:val="left" w:pos="709"/>
        </w:tabs>
        <w:ind w:left="708"/>
        <w:jc w:val="both"/>
      </w:pPr>
      <w:r>
        <w:t>OIB: 03236845641, Karlovac, Jakšići 17</w:t>
      </w:r>
    </w:p>
    <w:p w:rsidR="00187C8C" w:rsidP="00187C8C" w:rsidRDefault="00187C8C" w14:paraId="0744DF8F" w14:textId="77777777">
      <w:pPr>
        <w:tabs>
          <w:tab w:val="left" w:pos="709"/>
        </w:tabs>
        <w:ind w:left="708"/>
        <w:jc w:val="both"/>
      </w:pPr>
    </w:p>
    <w:p w:rsidR="00187C8C" w:rsidP="00187C8C" w:rsidRDefault="00187C8C" w14:paraId="784131D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87C8C" w:rsidP="00187C8C" w:rsidRDefault="00187C8C" w14:paraId="7821C41E" w14:textId="77777777">
      <w:pPr>
        <w:tabs>
          <w:tab w:val="left" w:pos="709"/>
        </w:tabs>
        <w:jc w:val="both"/>
      </w:pPr>
    </w:p>
    <w:p w:rsidR="00187C8C" w:rsidP="00187C8C" w:rsidRDefault="00187C8C" w14:paraId="426DA9F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87C8C" w:rsidP="00187C8C" w:rsidRDefault="00187C8C" w14:paraId="041E0DF9" w14:textId="77777777">
      <w:pPr>
        <w:tabs>
          <w:tab w:val="left" w:pos="709"/>
        </w:tabs>
      </w:pPr>
    </w:p>
    <w:p w:rsidR="00187C8C" w:rsidP="00187C8C" w:rsidRDefault="00187C8C" w14:paraId="100AC78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87C8C" w:rsidP="00187C8C" w:rsidRDefault="00187C8C" w14:paraId="08943C44" w14:textId="77777777">
      <w:pPr>
        <w:tabs>
          <w:tab w:val="left" w:pos="709"/>
        </w:tabs>
      </w:pPr>
    </w:p>
    <w:p w:rsidR="00187C8C" w:rsidP="00187C8C" w:rsidRDefault="00187C8C" w14:paraId="39D8AA1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87C8C" w:rsidP="00187C8C" w:rsidRDefault="00187C8C" w14:paraId="4802D0DC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87C8C" w:rsidP="00187C8C" w:rsidRDefault="00187C8C" w14:paraId="2F1355D9" w14:textId="77777777">
      <w:pPr>
        <w:tabs>
          <w:tab w:val="left" w:pos="709"/>
        </w:tabs>
      </w:pPr>
    </w:p>
    <w:p w:rsidR="00942A2A" w:rsidP="003D06B2" w:rsidRDefault="00942A2A" w14:paraId="06977F06" w14:textId="06977F06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87C8C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87C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7C8C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7C8C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7C8C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7C8C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87C8C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87C8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87C8C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87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C8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C8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C8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C8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87C8C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7C8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7879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2019.</izvorni_sadrzaj>
    <derivirana_varijabla naziv="DomainObject.Predmet.DatumIzradeOptuznogAkta_1">4. listopada 2019.</derivirana_varijabla>
  </DomainObject.Predmet.DatumIzradeOptuznogAkta>
  <DomainObject.Predmet.DatumIzradeOptuznogAktaFormated>
    <izvorni_sadrzaj>4.10.2019.</izvorni_sadrzaj>
    <derivirana_varijabla naziv="DomainObject.Predmet.DatumIzradeOptuznogAktaFormated_1">4.10.2019.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St-2475/2019</izvorni_sadrzaj>
    <derivirana_varijabla naziv="DomainObject.Predmet.OznakaBroj_1">St-2475/2019</derivirana_varijabla>
  </DomainObject.Predmet.OznakaBroj>
  <DomainObject.Predmet.OznakaBrojOptuznogAkta>
    <izvorni_sadrzaj>04-06-19-4309</izvorni_sadrzaj>
    <derivirana_varijabla naziv="DomainObject.Predmet.OznakaBrojOptuznogAkta_1">04-06-19-4309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 MIKAN jednostavno društvo s ograničenom odgovornošću za šumarstvo</izvorni_sadrzaj>
    <derivirana_varijabla naziv="DomainObject.Predmet.ProtustrankaFormated_1">  DRVO MIKAN jednostavno društvo s ograničenom odgovornošću za šumarstvo</derivirana_varijabla>
  </DomainObject.Predmet.ProtustrankaFormated>
  <DomainObject.Predmet.ProtustrankaFormatedOIB>
    <izvorni_sadrzaj>  DRVO MIKAN jednostavno društvo s ograničenom odgovornošću za šumarstvo, OIB 03236845641</izvorni_sadrzaj>
    <derivirana_varijabla naziv="DomainObject.Predmet.ProtustrankaFormatedOIB_1">  DRVO MIKAN jednostavno društvo s ograničenom odgovornošću za šumarstvo, OIB 03236845641</derivirana_varijabla>
  </DomainObject.Predmet.ProtustrankaFormatedOIB>
  <DomainObject.Predmet.ProtustrankaFormatedWithAdress>
    <izvorni_sadrzaj> DRVO MIKAN jednostavno društvo s ograničenom odgovornošću za šumarstvo, Jakšići 17 E, 47000 Karlovac</izvorni_sadrzaj>
    <derivirana_varijabla naziv="DomainObject.Predmet.ProtustrankaFormatedWithAdress_1"> DRVO MIKAN jednostavno društvo s ograničenom odgovornošću za šumarstvo, Jakšići 17 E, 47000 Karlovac</derivirana_varijabla>
  </DomainObject.Predmet.ProtustrankaFormatedWithAdress>
  <DomainObject.Predmet.ProtustrankaFormatedWithAdressOIB>
    <izvorni_sadrzaj> DRVO MIKAN jednostavno društvo s ograničenom odgovornošću za šumarstvo, OIB 03236845641, Jakšići 17 E, 47000 Karlovac</izvorni_sadrzaj>
    <derivirana_varijabla naziv="DomainObject.Predmet.ProtustrankaFormatedWithAdressOIB_1"> DRVO MIKAN jednostavno društvo s ograničenom odgovornošću za šumarstvo, OIB 03236845641, Jakšići 17 E, 47000 Karlovac</derivirana_varijabla>
  </DomainObject.Predmet.ProtustrankaFormatedWithAdressOIB>
  <DomainObject.Predmet.ProtustrankaWithAdress>
    <izvorni_sadrzaj>DRVO MIKAN jednostavno društvo s ograničenom odgovornošću za šumarstvo Jakšići 17 E, 47000 Karlovac</izvorni_sadrzaj>
    <derivirana_varijabla naziv="DomainObject.Predmet.ProtustrankaWithAdress_1">DRVO MIKAN jednostavno društvo s ograničenom odgovornošću za šumarstvo Jakšići 17 E, 47000 Karlovac</derivirana_varijabla>
  </DomainObject.Predmet.ProtustrankaWithAdress>
  <DomainObject.Predmet.ProtustrankaWithAdressOIB>
    <izvorni_sadrzaj>DRVO MIKAN jednostavno društvo s ograničenom odgovornošću za šumarstvo, OIB 03236845641, Jakšići 17 E, 47000 Karlovac</izvorni_sadrzaj>
    <derivirana_varijabla naziv="DomainObject.Predmet.ProtustrankaWithAdressOIB_1">DRVO MIKAN jednostavno društvo s ograničenom odgovornošću za šumarstvo, OIB 03236845641, Jakšići 17 E, 47000 Karlovac</derivirana_varijabla>
  </DomainObject.Predmet.ProtustrankaWithAdressOIB>
  <DomainObject.Predmet.ProtustrankaNazivFormated>
    <izvorni_sadrzaj>DRVO MIKAN jednostavno društvo s ograničenom odgovornošću za šumarstvo</izvorni_sadrzaj>
    <derivirana_varijabla naziv="DomainObject.Predmet.ProtustrankaNazivFormated_1">DRVO MIKAN jednostavno društvo s ograničenom odgovornošću za šumarstvo</derivirana_varijabla>
  </DomainObject.Predmet.ProtustrankaNazivFormated>
  <DomainObject.Predmet.ProtustrankaNazivFormatedOIB>
    <izvorni_sadrzaj>DRVO MIKAN jednostavno društvo s ograničenom odgovornošću za šumarstvo, OIB 03236845641</izvorni_sadrzaj>
    <derivirana_varijabla naziv="DomainObject.Predmet.ProtustrankaNazivFormatedOIB_1">DRVO MIKAN jednostavno društvo s ograničenom odgovornošću za šumarstvo, OIB 03236845641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 MIKAN jednostavno društvo s ograničenom odgovornošću za šumarstvo</item>
    </izvorni_sadrzaj>
    <derivirana_varijabla naziv="DomainObject.Predmet.ProtuStrankaListFormated_1">
      <item>DRVO MIKAN jednostavno društvo s ograničenom odgovornošću za šumarstvo</item>
    </derivirana_varijabla>
  </DomainObject.Predmet.ProtuStrankaListFormated>
  <DomainObject.Predmet.ProtuStrankaListFormatedOIB>
    <izvorni_sadrzaj>
      <item>DRVO MIKAN jednostavno društvo s ograničenom odgovornošću za šumarstvo, OIB 03236845641</item>
    </izvorni_sadrzaj>
    <derivirana_varijabla naziv="DomainObject.Predmet.ProtuStrankaListFormatedOIB_1">
      <item>DRVO MIKAN jednostavno društvo s ograničenom odgovornošću za šumarstvo, OIB 03236845641</item>
    </derivirana_varijabla>
  </DomainObject.Predmet.ProtuStrankaListFormatedOIB>
  <DomainObject.Predmet.ProtuStrankaListFormatedWithAdress>
    <izvorni_sadrzaj>
      <item>DRVO MIKAN jednostavno društvo s ograničenom odgovornošću za šumarstvo, Jakšići 17 E, 47000 Karlovac</item>
    </izvorni_sadrzaj>
    <derivirana_varijabla naziv="DomainObject.Predmet.ProtuStrankaListFormatedWithAdress_1">
      <item>DRVO MIKAN jednostavno društvo s ograničenom odgovornošću za šumarstvo, Jakšići 17 E, 47000 Karlovac</item>
    </derivirana_varijabla>
  </DomainObject.Predmet.ProtuStrankaListFormatedWithAdress>
  <DomainObject.Predmet.ProtuStrankaListFormatedWithAdressOIB>
    <izvorni_sadrzaj>
      <item>DRVO MIKAN jednostavno društvo s ograničenom odgovornošću za šumarstvo, OIB 03236845641, Jakšići 17 E, 47000 Karlovac</item>
    </izvorni_sadrzaj>
    <derivirana_varijabla naziv="DomainObject.Predmet.ProtuStrankaListFormatedWithAdressOIB_1">
      <item>DRVO MIKAN jednostavno društvo s ograničenom odgovornošću za šumarstvo, OIB 03236845641, Jakšići 17 E, 47000 Karlovac</item>
    </derivirana_varijabla>
  </DomainObject.Predmet.ProtuStrankaListFormatedWithAdressOIB>
  <DomainObject.Predmet.ProtuStrankaListNazivFormated>
    <izvorni_sadrzaj>
      <item>DRVO MIKAN jednostavno društvo s ograničenom odgovornošću za šumarstvo</item>
    </izvorni_sadrzaj>
    <derivirana_varijabla naziv="DomainObject.Predmet.ProtuStrankaListNazivFormated_1">
      <item>DRVO MIKAN jednostavno društvo s ograničenom odgovornošću za šumarstvo</item>
    </derivirana_varijabla>
  </DomainObject.Predmet.ProtuStrankaListNazivFormated>
  <DomainObject.Predmet.ProtuStrankaListNazivFormatedOIB>
    <izvorni_sadrzaj>
      <item>DRVO MIKAN jednostavno društvo s ograničenom odgovornošću za šumarstvo, OIB 03236845641</item>
    </izvorni_sadrzaj>
    <derivirana_varijabla naziv="DomainObject.Predmet.ProtuStrankaListNazivFormatedOIB_1">
      <item>DRVO MIKAN jednostavno društvo s ograničenom odgovornošću za šumarstvo, OIB 03236845641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 MIKAN jednostavno društvo s ograničenom odgovornošću za šumarstvo</izvorni_sadrzaj>
    <derivirana_varijabla naziv="DomainObject.Predmet.ProtustrankaIDrugi_1">DRVO MIKAN jednostavno društvo s ograničenom odgovornošću za šumarstvo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DRVO MIKAN jednostavno društvo s ograničenom odgovornošću za šumarstvo, OIB 03236845641, Jakšići 17 E, 47000 Karlovac</izvorni_sadrzaj>
    <derivirana_varijabla naziv="DomainObject.Predmet.ProtustrankaIDrugiAdressOIB_1">DRVO MIKAN jednostavno društvo s ograničenom odgovornošću za šumarstvo, OIB 03236845641, Jakšići 17 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MIKAN jednostavno društvo s ograničenom odgovornošću za šumarstvo</item>
      <item>Financijska agencija</item>
    </izvorni_sadrzaj>
    <derivirana_varijabla naziv="DomainObject.Predmet.SudioniciListNaziv_1">
      <item>DRVO MIKAN jednostavno društvo s ograničenom odgovornošću za šumarstvo</item>
      <item>Financijska agencija</item>
    </derivirana_varijabla>
  </DomainObject.Predmet.SudioniciListNaziv>
  <DomainObject.Predmet.SudioniciListAdressOIB>
    <izvorni_sadrzaj>
      <item>DRVO MIKAN jednostavno društvo s ograničenom odgovornošću za šumarstvo, OIB 03236845641, Jakšići 17 E,47000 Karlovac</item>
      <item>Financijska agencija, OIB 85821130368, UL.PAVLA VITEZOVIĆA 1,47000 Karlovac</item>
    </izvorni_sadrzaj>
    <derivirana_varijabla naziv="DomainObject.Predmet.SudioniciListAdressOIB_1">
      <item>DRVO MIKAN jednostavno društvo s ograničenom odgovornošću za šumarstvo, OIB 03236845641, Jakšići 17 E,47000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03236845641</item>
      <item>, OIB 85821130368</item>
    </izvorni_sadrzaj>
    <derivirana_varijabla naziv="DomainObject.Predmet.SudioniciListNazivOIB_1">
      <item>, OIB 03236845641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852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